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4253B" w14:textId="454F8550" w:rsidR="00F626E1" w:rsidRDefault="00F626E1" w:rsidP="00F626E1">
      <w:pPr>
        <w:pStyle w:val="NoSpacing"/>
      </w:pPr>
      <w:r>
        <w:rPr>
          <w:u w:val="single"/>
        </w:rPr>
        <w:t>Richard BURTON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442-8)</w:t>
      </w:r>
    </w:p>
    <w:p w14:paraId="12453AC7" w14:textId="77777777" w:rsidR="00F626E1" w:rsidRDefault="00F626E1" w:rsidP="00F626E1">
      <w:pPr>
        <w:pStyle w:val="NoSpacing"/>
      </w:pPr>
      <w:r>
        <w:t xml:space="preserve">Vicar of All Saints, Market </w:t>
      </w:r>
      <w:proofErr w:type="spellStart"/>
      <w:r>
        <w:t>Weighton</w:t>
      </w:r>
      <w:proofErr w:type="spellEnd"/>
      <w:r>
        <w:t>, East Riding of Yorkshire.</w:t>
      </w:r>
    </w:p>
    <w:p w14:paraId="04EC9ED1" w14:textId="77777777" w:rsidR="00F626E1" w:rsidRDefault="00F626E1" w:rsidP="00F626E1">
      <w:pPr>
        <w:pStyle w:val="NoSpacing"/>
      </w:pPr>
    </w:p>
    <w:p w14:paraId="04956616" w14:textId="77777777" w:rsidR="00F626E1" w:rsidRDefault="00F626E1" w:rsidP="00F626E1">
      <w:pPr>
        <w:pStyle w:val="NoSpacing"/>
      </w:pPr>
    </w:p>
    <w:p w14:paraId="727A0945" w14:textId="4CDA3AB9" w:rsidR="00F626E1" w:rsidRDefault="00F626E1" w:rsidP="00F626E1">
      <w:pPr>
        <w:pStyle w:val="NoSpacing"/>
      </w:pPr>
      <w:r>
        <w:t xml:space="preserve">         1442-8</w:t>
      </w:r>
      <w:r>
        <w:tab/>
      </w:r>
      <w:bookmarkStart w:id="0" w:name="_GoBack"/>
      <w:bookmarkEnd w:id="0"/>
      <w:r>
        <w:t>He was Vicar.</w:t>
      </w:r>
    </w:p>
    <w:p w14:paraId="4EC28D82" w14:textId="77777777" w:rsidR="00F626E1" w:rsidRDefault="00F626E1" w:rsidP="00F626E1">
      <w:pPr>
        <w:pStyle w:val="NoSpacing"/>
      </w:pPr>
      <w:r>
        <w:tab/>
      </w:r>
      <w:r>
        <w:tab/>
        <w:t>(from information in the church)</w:t>
      </w:r>
    </w:p>
    <w:p w14:paraId="18BB8E5E" w14:textId="77777777" w:rsidR="00F626E1" w:rsidRDefault="00F626E1" w:rsidP="00F626E1">
      <w:pPr>
        <w:pStyle w:val="NoSpacing"/>
      </w:pPr>
    </w:p>
    <w:p w14:paraId="6E517354" w14:textId="77777777" w:rsidR="00F626E1" w:rsidRDefault="00F626E1" w:rsidP="00F626E1">
      <w:pPr>
        <w:pStyle w:val="NoSpacing"/>
      </w:pPr>
    </w:p>
    <w:p w14:paraId="45C24CC9" w14:textId="77777777" w:rsidR="00F626E1" w:rsidRPr="00B5409A" w:rsidRDefault="00F626E1" w:rsidP="00F626E1">
      <w:pPr>
        <w:pStyle w:val="NoSpacing"/>
      </w:pPr>
      <w:r>
        <w:t>26 June 2019</w:t>
      </w:r>
    </w:p>
    <w:p w14:paraId="496AC30C" w14:textId="1DC2D1B7" w:rsidR="006B2F86" w:rsidRPr="00F626E1" w:rsidRDefault="00F626E1" w:rsidP="00E71FC3">
      <w:pPr>
        <w:pStyle w:val="NoSpacing"/>
      </w:pPr>
    </w:p>
    <w:sectPr w:rsidR="006B2F86" w:rsidRPr="00F626E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90DE7" w14:textId="77777777" w:rsidR="00F626E1" w:rsidRDefault="00F626E1" w:rsidP="00E71FC3">
      <w:pPr>
        <w:spacing w:after="0" w:line="240" w:lineRule="auto"/>
      </w:pPr>
      <w:r>
        <w:separator/>
      </w:r>
    </w:p>
  </w:endnote>
  <w:endnote w:type="continuationSeparator" w:id="0">
    <w:p w14:paraId="633E45DE" w14:textId="77777777" w:rsidR="00F626E1" w:rsidRDefault="00F626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00BF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97256" w14:textId="77777777" w:rsidR="00F626E1" w:rsidRDefault="00F626E1" w:rsidP="00E71FC3">
      <w:pPr>
        <w:spacing w:after="0" w:line="240" w:lineRule="auto"/>
      </w:pPr>
      <w:r>
        <w:separator/>
      </w:r>
    </w:p>
  </w:footnote>
  <w:footnote w:type="continuationSeparator" w:id="0">
    <w:p w14:paraId="7EA186C4" w14:textId="77777777" w:rsidR="00F626E1" w:rsidRDefault="00F626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6E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62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AEAE4"/>
  <w15:chartTrackingRefBased/>
  <w15:docId w15:val="{FC950272-1786-486E-9267-889246D68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2019-06-26T21:07:00Z</dcterms:created>
  <dcterms:modified xsi:type="dcterms:W3CDTF">2019-06-26T21:08:00Z</dcterms:modified>
</cp:coreProperties>
</file>